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98A90" w14:textId="3A5EE0B6" w:rsidR="00B06D12" w:rsidRDefault="00B06D12" w:rsidP="00B06D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R5-2370</w:t>
      </w:r>
      <w:r>
        <w:rPr>
          <w:b/>
          <w:i/>
          <w:noProof/>
          <w:sz w:val="28"/>
        </w:rPr>
        <w:t>77</w:t>
      </w:r>
    </w:p>
    <w:p w14:paraId="06F58ECE" w14:textId="77777777" w:rsidR="00B06D12" w:rsidRDefault="00B06D12" w:rsidP="00B06D12">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6AA5DC5B" w14:textId="77777777" w:rsidR="00B06D12" w:rsidRPr="001A659D" w:rsidRDefault="00B06D12" w:rsidP="00B06D1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8038777" w14:textId="77777777" w:rsidR="00B06D12" w:rsidRPr="004B566C" w:rsidRDefault="00B06D12" w:rsidP="00B06D12">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41987A" w:rsidR="00B6300F" w:rsidRPr="00B56F5B" w:rsidRDefault="00B56F5B" w:rsidP="008836AC">
            <w:pPr>
              <w:tabs>
                <w:tab w:val="left" w:pos="567"/>
              </w:tabs>
              <w:spacing w:after="0"/>
              <w:rPr>
                <w:rFonts w:ascii="Arial" w:hAnsi="Arial" w:cs="Arial"/>
                <w:color w:val="0000FF"/>
                <w:u w:val="single"/>
                <w:lang w:eastAsia="ja-JP"/>
              </w:rPr>
            </w:pPr>
            <w:r w:rsidRPr="00B56F5B">
              <w:rPr>
                <w:rFonts w:ascii="Arial" w:hAnsi="Arial" w:cs="Arial"/>
                <w:color w:val="0000FF"/>
                <w:u w:val="single"/>
                <w:lang w:eastAsia="ja-JP"/>
              </w:rPr>
              <w:t>RP-231249</w:t>
            </w:r>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4"/>
        <w:rPr>
          <w:lang w:eastAsia="ja-JP"/>
        </w:rPr>
      </w:pPr>
      <w:r>
        <w:rPr>
          <w:lang w:eastAsia="ja-JP"/>
        </w:rPr>
        <w:t>2.5.1</w:t>
      </w:r>
      <w:r>
        <w:rPr>
          <w:lang w:eastAsia="ja-JP"/>
        </w:rPr>
        <w:tab/>
        <w:t>Agreements</w:t>
      </w:r>
    </w:p>
    <w:p w14:paraId="730F245B" w14:textId="6EE058CB" w:rsidR="0020628D" w:rsidRDefault="0020628D" w:rsidP="0020628D">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06D12">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3EF6E111" w14:textId="2BEC1E7A" w:rsidR="00B06D12" w:rsidRDefault="00B06D12"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26F2BA2F" w14:textId="2FBB4946" w:rsidR="0020628D" w:rsidRDefault="0020628D" w:rsidP="0020628D">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3265C4EC" w:rsidR="0020628D" w:rsidRDefault="0020628D" w:rsidP="0020628D">
      <w:pPr>
        <w:pStyle w:val="aff7"/>
        <w:numPr>
          <w:ilvl w:val="0"/>
          <w:numId w:val="20"/>
        </w:numPr>
        <w:ind w:leftChars="0"/>
        <w:rPr>
          <w:rFonts w:ascii="Arial" w:eastAsia="Yu Mincho" w:hAnsi="Arial" w:cs="Arial"/>
          <w:bCs/>
        </w:rPr>
      </w:pPr>
      <w:r w:rsidRPr="0020628D">
        <w:rPr>
          <w:rFonts w:ascii="Arial" w:eastAsia="Yu Mincho" w:hAnsi="Arial" w:cs="Arial"/>
          <w:bCs/>
        </w:rPr>
        <w:t>R5-23</w:t>
      </w:r>
      <w:r w:rsidR="00B06D12">
        <w:rPr>
          <w:rFonts w:ascii="Arial" w:eastAsia="Yu Mincho" w:hAnsi="Arial" w:cs="Arial"/>
          <w:bCs/>
        </w:rPr>
        <w:t>7077</w:t>
      </w:r>
      <w:r w:rsidRPr="0001012F">
        <w:rPr>
          <w:rFonts w:ascii="Arial" w:eastAsia="Yu Mincho" w:hAnsi="Arial" w:cs="Arial"/>
          <w:bCs/>
        </w:rPr>
        <w:tab/>
      </w:r>
      <w:r w:rsidRPr="0020628D">
        <w:rPr>
          <w:rFonts w:ascii="Arial" w:eastAsia="Yu Mincho" w:hAnsi="Arial" w:cs="Arial"/>
          <w:bCs/>
        </w:rPr>
        <w:t>WP of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59FEBA59" w:rsidR="00701410" w:rsidRDefault="00701410" w:rsidP="003E3A1A">
      <w:pPr>
        <w:overflowPunct/>
        <w:autoSpaceDE/>
        <w:autoSpaceDN/>
        <w:snapToGrid w:val="0"/>
        <w:spacing w:after="0"/>
        <w:textAlignment w:val="auto"/>
        <w:rPr>
          <w:rFonts w:ascii="Arial" w:eastAsia="Yu Mincho" w:hAnsi="Arial" w:cs="Arial"/>
          <w:lang w:eastAsia="ja-JP"/>
        </w:rPr>
      </w:pPr>
    </w:p>
    <w:p w14:paraId="1C3FD61B" w14:textId="58058141" w:rsidR="00041A99" w:rsidRDefault="00041A99" w:rsidP="003E3A1A">
      <w:pPr>
        <w:overflowPunct/>
        <w:autoSpaceDE/>
        <w:autoSpaceDN/>
        <w:snapToGrid w:val="0"/>
        <w:spacing w:after="0"/>
        <w:textAlignment w:val="auto"/>
        <w:rPr>
          <w:rFonts w:ascii="Arial" w:eastAsia="Yu Mincho" w:hAnsi="Arial" w:cs="Arial"/>
          <w:lang w:eastAsia="ja-JP"/>
        </w:rPr>
      </w:pPr>
    </w:p>
    <w:p w14:paraId="663C8456" w14:textId="77777777" w:rsidR="00041A99" w:rsidRPr="00041A99" w:rsidRDefault="00041A99" w:rsidP="003E3A1A">
      <w:pPr>
        <w:overflowPunct/>
        <w:autoSpaceDE/>
        <w:autoSpaceDN/>
        <w:snapToGrid w:val="0"/>
        <w:spacing w:after="0"/>
        <w:textAlignment w:val="auto"/>
        <w:rPr>
          <w:rFonts w:ascii="Arial" w:eastAsia="Yu Mincho" w:hAnsi="Arial" w:cs="Arial" w:hint="eastAsia"/>
          <w:lang w:eastAsia="ja-JP"/>
        </w:rPr>
      </w:pPr>
      <w:bookmarkStart w:id="1" w:name="_GoBack"/>
      <w:bookmarkEnd w:id="1"/>
    </w:p>
    <w:p w14:paraId="06FE047C" w14:textId="77777777" w:rsidR="00041A99" w:rsidRDefault="00041A99" w:rsidP="00041A9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D129F" w14:textId="77777777" w:rsidR="005F23CB" w:rsidRDefault="005F23CB">
      <w:r>
        <w:separator/>
      </w:r>
    </w:p>
  </w:endnote>
  <w:endnote w:type="continuationSeparator" w:id="0">
    <w:p w14:paraId="3A496844" w14:textId="77777777" w:rsidR="005F23CB" w:rsidRDefault="005F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BAB1" w14:textId="77777777" w:rsidR="005F23CB" w:rsidRDefault="005F23CB">
      <w:r>
        <w:separator/>
      </w:r>
    </w:p>
  </w:footnote>
  <w:footnote w:type="continuationSeparator" w:id="0">
    <w:p w14:paraId="4B0FCFFE" w14:textId="77777777" w:rsidR="005F23CB" w:rsidRDefault="005F2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BE6"/>
    <w:rsid w:val="005C00CB"/>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B06D1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4</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2023-08-25T03:01:00Z</dcterms:created>
  <dcterms:modified xsi:type="dcterms:W3CDTF">2023-11-16T20:28:00Z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(3)iqkre1Ek8J/g0BhVbOIelSusA+TtRy7FkeV9VKINInwxz15fNpr9+ANVosIylT3fI3ZKukEV
kppa7D5kG+CrKrniNigjvRtiSOuc1D45HYyg9Tmv7dadSifW5HRxgSn0JUqmvRKhtrVmJ2fE
yW6F0yQbkpyTEKZn+fro1Itj2FBgHhIcTvHTdkODexKqBWBBbHnx+N/QfZwRCQ+B9V7CnF/E
D7RYey7FjDSXQSUWim</vt:lpwstr>
  </property>
  <property fmtid="{D5CDD505-2E9C-101B-9397-08002B2CF9AE}" pid="11" name="_2015_ms_pID_7253431">
    <vt:lpwstr>SmpctDvLXzy5UfmijhFBiIntlwG9tLRi1SCHhRRnZJrQicDyf7S6cD
MD6O1JrS247UjSJyPRKyvAmDHwVQbo3iQBGhk19+9/nsZWJWKW3g1EcKYbdE4avFQBrxGxmo
NtpRTOEdRfd78fb/ldMX8aBVN/oCQ3D0aFncdN77PvJ613ALYoLEGEMr5kN1ooHTtgIocUwS
LOka1r2ASnZwLTSdMg6l2ff5hh3xStrPPQTn</vt:lpwstr>
  </property>
  <property fmtid="{D5CDD505-2E9C-101B-9397-08002B2CF9AE}" pid="12" name="_2015_ms_pID_7253432">
    <vt:lpwstr>aw==</vt:lpwstr>
  </property>
</Properties>
</file>